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Vorwegweiser im Stadtgebiet Elmshorn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von sechs Vorwegweisern im Stadtgebiet Elmshorn.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